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0B2" w:rsidRPr="00576A77" w:rsidRDefault="008B50B2" w:rsidP="00082BAD">
      <w:pPr>
        <w:pStyle w:val="BodyTextIndent"/>
        <w:spacing w:line="264" w:lineRule="auto"/>
      </w:pPr>
    </w:p>
    <w:p w:rsidR="008B50B2" w:rsidRPr="00797EBE" w:rsidRDefault="008B50B2" w:rsidP="00082BAD">
      <w:pPr>
        <w:pStyle w:val="BodyText"/>
        <w:spacing w:after="0" w:line="264" w:lineRule="auto"/>
        <w:rPr>
          <w:b/>
          <w:sz w:val="36"/>
        </w:rPr>
      </w:pPr>
    </w:p>
    <w:p w:rsidR="008B50B2" w:rsidRPr="00576A77" w:rsidRDefault="008B50B2" w:rsidP="00082BAD">
      <w:pPr>
        <w:pStyle w:val="BodyText"/>
        <w:spacing w:after="0" w:line="264" w:lineRule="auto"/>
        <w:jc w:val="center"/>
        <w:rPr>
          <w:b/>
          <w:sz w:val="36"/>
        </w:rPr>
      </w:pPr>
    </w:p>
    <w:p w:rsidR="008B50B2" w:rsidRPr="00576A77" w:rsidRDefault="008B50B2" w:rsidP="00082BAD">
      <w:pPr>
        <w:pStyle w:val="BodyText"/>
        <w:spacing w:after="0" w:line="264" w:lineRule="auto"/>
        <w:jc w:val="center"/>
        <w:rPr>
          <w:b/>
          <w:sz w:val="36"/>
        </w:rPr>
      </w:pPr>
    </w:p>
    <w:p w:rsidR="008B50B2" w:rsidRPr="00576A77" w:rsidRDefault="008B50B2" w:rsidP="00082BAD">
      <w:pPr>
        <w:pStyle w:val="BodyText"/>
        <w:spacing w:after="0" w:line="264" w:lineRule="auto"/>
        <w:jc w:val="center"/>
        <w:rPr>
          <w:b/>
          <w:sz w:val="36"/>
        </w:rPr>
      </w:pPr>
    </w:p>
    <w:p w:rsidR="008B50B2" w:rsidRPr="00576A77" w:rsidRDefault="008B50B2" w:rsidP="00082BAD">
      <w:pPr>
        <w:pStyle w:val="BodyText"/>
        <w:spacing w:after="0" w:line="264" w:lineRule="auto"/>
        <w:jc w:val="center"/>
        <w:rPr>
          <w:b/>
          <w:sz w:val="36"/>
        </w:rPr>
      </w:pPr>
    </w:p>
    <w:p w:rsidR="008B50B2" w:rsidRPr="00576A77" w:rsidRDefault="008B50B2" w:rsidP="00082BAD">
      <w:pPr>
        <w:pStyle w:val="BodyText"/>
        <w:spacing w:after="0" w:line="264" w:lineRule="auto"/>
        <w:jc w:val="center"/>
        <w:rPr>
          <w:b/>
          <w:sz w:val="36"/>
        </w:rPr>
      </w:pPr>
      <w:r>
        <w:rPr>
          <w:b/>
          <w:sz w:val="36"/>
        </w:rPr>
        <w:t>РАСЧЕТЫ И ОБОСНОВАНИЯ</w:t>
      </w:r>
    </w:p>
    <w:p w:rsidR="008B50B2" w:rsidRPr="00576A77" w:rsidRDefault="008B50B2" w:rsidP="00082BAD">
      <w:pPr>
        <w:pStyle w:val="BodyText"/>
        <w:spacing w:after="0" w:line="264" w:lineRule="auto"/>
        <w:jc w:val="center"/>
        <w:rPr>
          <w:b/>
          <w:sz w:val="36"/>
        </w:rPr>
      </w:pPr>
    </w:p>
    <w:p w:rsidR="008B50B2" w:rsidRPr="00576A77" w:rsidRDefault="008B50B2" w:rsidP="00082BAD">
      <w:pPr>
        <w:pStyle w:val="BodyText"/>
        <w:spacing w:after="0" w:line="360" w:lineRule="auto"/>
        <w:jc w:val="center"/>
        <w:rPr>
          <w:b/>
          <w:sz w:val="36"/>
        </w:rPr>
      </w:pPr>
      <w:r>
        <w:rPr>
          <w:b/>
          <w:caps/>
          <w:sz w:val="36"/>
        </w:rPr>
        <w:t>(</w:t>
      </w:r>
      <w:r w:rsidRPr="00576A77">
        <w:rPr>
          <w:b/>
          <w:caps/>
          <w:sz w:val="36"/>
        </w:rPr>
        <w:t>пояснительная записка</w:t>
      </w:r>
      <w:r>
        <w:rPr>
          <w:b/>
          <w:caps/>
          <w:sz w:val="36"/>
        </w:rPr>
        <w:t>)</w:t>
      </w:r>
    </w:p>
    <w:p w:rsidR="008B50B2" w:rsidRPr="00576A77" w:rsidRDefault="008B50B2" w:rsidP="00082BAD">
      <w:pPr>
        <w:pStyle w:val="BodyText"/>
        <w:spacing w:after="0" w:line="360" w:lineRule="auto"/>
        <w:jc w:val="center"/>
        <w:rPr>
          <w:b/>
          <w:sz w:val="36"/>
        </w:rPr>
      </w:pPr>
      <w:r w:rsidRPr="00576A77">
        <w:rPr>
          <w:b/>
          <w:sz w:val="36"/>
        </w:rPr>
        <w:t xml:space="preserve">К </w:t>
      </w:r>
      <w:r>
        <w:rPr>
          <w:b/>
          <w:sz w:val="36"/>
        </w:rPr>
        <w:t>РЕШЕНИЮ НИЖНЕТАНАЙСКОГО СЕЛЬСКОГО СОВЕТА ДЕПУТАТОВ</w:t>
      </w:r>
    </w:p>
    <w:p w:rsidR="008B50B2" w:rsidRPr="00576A77" w:rsidRDefault="008B50B2" w:rsidP="00082BAD">
      <w:pPr>
        <w:pStyle w:val="BodyText"/>
        <w:spacing w:after="0" w:line="360" w:lineRule="auto"/>
        <w:jc w:val="center"/>
        <w:rPr>
          <w:b/>
          <w:sz w:val="36"/>
        </w:rPr>
      </w:pPr>
      <w:r>
        <w:rPr>
          <w:b/>
          <w:sz w:val="36"/>
        </w:rPr>
        <w:t>«О ВНЕСЕНИИ ИЗМЕНЕНИЙ В РЕШЕНИЕ НИЖНЕТАНАЙСКОГО СЕЛЬСКОГО СОВЕТА ДЕПУТАТОЙ «</w:t>
      </w:r>
      <w:r w:rsidRPr="00576A77">
        <w:rPr>
          <w:b/>
          <w:sz w:val="36"/>
        </w:rPr>
        <w:t xml:space="preserve">БЮДЖЕТЕ </w:t>
      </w:r>
      <w:r>
        <w:rPr>
          <w:b/>
          <w:sz w:val="36"/>
        </w:rPr>
        <w:t xml:space="preserve">НИЖНЕТАНАЙСКОГО СЕЛЬСОВЕТА </w:t>
      </w:r>
      <w:r w:rsidRPr="00576A77">
        <w:rPr>
          <w:b/>
          <w:sz w:val="36"/>
        </w:rPr>
        <w:t>НА 20</w:t>
      </w:r>
      <w:r>
        <w:rPr>
          <w:b/>
          <w:sz w:val="36"/>
        </w:rPr>
        <w:t>21</w:t>
      </w:r>
      <w:r w:rsidRPr="00576A77">
        <w:rPr>
          <w:b/>
          <w:sz w:val="36"/>
        </w:rPr>
        <w:t xml:space="preserve"> ГОД </w:t>
      </w:r>
    </w:p>
    <w:p w:rsidR="008B50B2" w:rsidRPr="00576A77" w:rsidRDefault="008B50B2" w:rsidP="00082BAD">
      <w:pPr>
        <w:pStyle w:val="BodyText"/>
        <w:spacing w:after="0" w:line="360" w:lineRule="auto"/>
        <w:jc w:val="center"/>
        <w:rPr>
          <w:b/>
          <w:sz w:val="36"/>
        </w:rPr>
      </w:pPr>
      <w:r w:rsidRPr="00576A77">
        <w:rPr>
          <w:b/>
          <w:sz w:val="36"/>
        </w:rPr>
        <w:t>И ПЛАНОВЫЙ ПЕРИОД 20</w:t>
      </w:r>
      <w:r>
        <w:rPr>
          <w:b/>
          <w:sz w:val="36"/>
        </w:rPr>
        <w:t>22</w:t>
      </w:r>
      <w:r w:rsidRPr="00576A77">
        <w:rPr>
          <w:b/>
          <w:sz w:val="36"/>
        </w:rPr>
        <w:t>-20</w:t>
      </w:r>
      <w:r>
        <w:rPr>
          <w:b/>
          <w:sz w:val="36"/>
        </w:rPr>
        <w:t>23</w:t>
      </w:r>
      <w:r w:rsidRPr="00576A77">
        <w:rPr>
          <w:b/>
          <w:sz w:val="36"/>
        </w:rPr>
        <w:t xml:space="preserve"> ГОДОВ»</w:t>
      </w:r>
      <w:r>
        <w:rPr>
          <w:b/>
          <w:sz w:val="36"/>
        </w:rPr>
        <w:t>»</w:t>
      </w:r>
    </w:p>
    <w:p w:rsidR="008B50B2" w:rsidRPr="00576A77" w:rsidRDefault="008B50B2" w:rsidP="00082BAD">
      <w:pPr>
        <w:pStyle w:val="BodyText"/>
        <w:spacing w:after="0" w:line="360" w:lineRule="auto"/>
        <w:jc w:val="center"/>
        <w:rPr>
          <w:sz w:val="32"/>
        </w:rPr>
      </w:pPr>
      <w:r w:rsidRPr="00576A77">
        <w:rPr>
          <w:sz w:val="36"/>
        </w:rPr>
        <w:br w:type="page"/>
      </w:r>
      <w:bookmarkStart w:id="0" w:name="_Toc369530768"/>
      <w:r w:rsidRPr="00576A77">
        <w:rPr>
          <w:sz w:val="32"/>
        </w:rPr>
        <w:t xml:space="preserve"> </w:t>
      </w:r>
    </w:p>
    <w:bookmarkEnd w:id="0"/>
    <w:p w:rsidR="008B50B2" w:rsidRPr="00576A77" w:rsidRDefault="008B50B2" w:rsidP="00082BAD">
      <w:pPr>
        <w:pStyle w:val="Heading1"/>
        <w:spacing w:before="120" w:after="0" w:line="240" w:lineRule="auto"/>
        <w:rPr>
          <w:sz w:val="32"/>
        </w:rPr>
      </w:pPr>
      <w:r>
        <w:rPr>
          <w:sz w:val="32"/>
        </w:rPr>
        <w:t>Основные изменения, предлагаемые настоящим решением</w:t>
      </w:r>
    </w:p>
    <w:p w:rsidR="008B50B2" w:rsidRDefault="008B50B2" w:rsidP="00082BAD">
      <w:pPr>
        <w:pStyle w:val="BodyTextIndent"/>
        <w:spacing w:before="120"/>
      </w:pPr>
      <w:r>
        <w:t>Решение «О внесении изменений в Решение Нижнетанайского сельского совета депутатов «О</w:t>
      </w:r>
      <w:r w:rsidRPr="00576A77">
        <w:t xml:space="preserve"> бюджете</w:t>
      </w:r>
      <w:r>
        <w:t xml:space="preserve"> поселения на 2021</w:t>
      </w:r>
      <w:r w:rsidRPr="00576A77">
        <w:t xml:space="preserve"> год и планов</w:t>
      </w:r>
      <w:r>
        <w:t xml:space="preserve">ый период </w:t>
      </w:r>
      <w:r>
        <w:br/>
        <w:t>2022</w:t>
      </w:r>
      <w:r w:rsidRPr="00576A77">
        <w:t>-20</w:t>
      </w:r>
      <w:r>
        <w:t xml:space="preserve">23 годов» </w:t>
      </w:r>
      <w:r w:rsidRPr="00576A77">
        <w:t>подготовлен в</w:t>
      </w:r>
      <w:r>
        <w:t xml:space="preserve"> целях:</w:t>
      </w:r>
    </w:p>
    <w:p w:rsidR="008B50B2" w:rsidRDefault="008B50B2" w:rsidP="00082BAD">
      <w:pPr>
        <w:pStyle w:val="BodyTextIndent"/>
        <w:spacing w:before="120"/>
        <w:ind w:left="1080" w:firstLine="0"/>
      </w:pPr>
      <w:r>
        <w:t>Настоящее решение предусматривает следующие параметры бюджета Нижнетанайского сельсовета на 2021 год:</w:t>
      </w:r>
    </w:p>
    <w:p w:rsidR="008B50B2" w:rsidRDefault="008B50B2" w:rsidP="00082BAD">
      <w:pPr>
        <w:pStyle w:val="BodyTextIndent"/>
        <w:numPr>
          <w:ilvl w:val="0"/>
          <w:numId w:val="2"/>
        </w:numPr>
        <w:spacing w:before="120"/>
      </w:pPr>
      <w:r w:rsidRPr="00D82E77">
        <w:rPr>
          <w:b/>
        </w:rPr>
        <w:t>Доходы бюджета Нижнетанайского сельсовета</w:t>
      </w:r>
      <w:r>
        <w:t xml:space="preserve"> с учетом изменений составляет </w:t>
      </w:r>
      <w:r>
        <w:rPr>
          <w:b/>
          <w:szCs w:val="28"/>
        </w:rPr>
        <w:t>6 167 050,00</w:t>
      </w:r>
      <w:r>
        <w:rPr>
          <w:szCs w:val="28"/>
        </w:rPr>
        <w:t xml:space="preserve"> </w:t>
      </w:r>
      <w:r w:rsidRPr="000C538E">
        <w:rPr>
          <w:szCs w:val="28"/>
        </w:rPr>
        <w:t>рублей;</w:t>
      </w:r>
    </w:p>
    <w:p w:rsidR="008B50B2" w:rsidRPr="00D82E77" w:rsidRDefault="008B50B2" w:rsidP="00082BAD">
      <w:pPr>
        <w:pStyle w:val="BodyTextIndent"/>
        <w:numPr>
          <w:ilvl w:val="0"/>
          <w:numId w:val="2"/>
        </w:numPr>
        <w:spacing w:before="120"/>
      </w:pPr>
      <w:r w:rsidRPr="00D82E77">
        <w:rPr>
          <w:b/>
          <w:szCs w:val="28"/>
        </w:rPr>
        <w:t xml:space="preserve">Расходы </w:t>
      </w:r>
      <w:r w:rsidRPr="00D82E77">
        <w:rPr>
          <w:b/>
        </w:rPr>
        <w:t>бюджета Нижнетанайского сельсовета</w:t>
      </w:r>
      <w:r>
        <w:t xml:space="preserve"> с учетом изменений составляет </w:t>
      </w:r>
      <w:r>
        <w:rPr>
          <w:b/>
          <w:szCs w:val="28"/>
        </w:rPr>
        <w:t>6 212 498,33</w:t>
      </w:r>
      <w:r>
        <w:rPr>
          <w:szCs w:val="28"/>
        </w:rPr>
        <w:t xml:space="preserve"> </w:t>
      </w:r>
      <w:r w:rsidRPr="000C538E">
        <w:rPr>
          <w:szCs w:val="28"/>
        </w:rPr>
        <w:t>рублей;</w:t>
      </w:r>
    </w:p>
    <w:p w:rsidR="008B50B2" w:rsidRDefault="008B50B2" w:rsidP="00082BAD">
      <w:pPr>
        <w:pStyle w:val="BodyTextIndent"/>
        <w:numPr>
          <w:ilvl w:val="0"/>
          <w:numId w:val="2"/>
        </w:numPr>
        <w:spacing w:before="120"/>
      </w:pPr>
      <w:r w:rsidRPr="00D82E77">
        <w:rPr>
          <w:b/>
        </w:rPr>
        <w:t>Дефицит бюджета Нижнетанайского сельсовета</w:t>
      </w:r>
      <w:r>
        <w:t xml:space="preserve"> в 2020 году составит за счет остатков собственных средств </w:t>
      </w:r>
      <w:r>
        <w:rPr>
          <w:b/>
          <w:szCs w:val="28"/>
        </w:rPr>
        <w:t>0</w:t>
      </w:r>
      <w:r>
        <w:rPr>
          <w:szCs w:val="28"/>
        </w:rPr>
        <w:t xml:space="preserve"> </w:t>
      </w:r>
      <w:r w:rsidRPr="000C538E">
        <w:rPr>
          <w:szCs w:val="28"/>
        </w:rPr>
        <w:t>рублей;</w:t>
      </w:r>
    </w:p>
    <w:p w:rsidR="008B50B2" w:rsidRDefault="008B50B2" w:rsidP="00082BAD">
      <w:pPr>
        <w:pStyle w:val="BodyTextIndent"/>
        <w:numPr>
          <w:ilvl w:val="0"/>
          <w:numId w:val="2"/>
        </w:numPr>
        <w:spacing w:before="120"/>
      </w:pPr>
      <w:r>
        <w:t>Ограничения, установленные статьей 92.1 Бюджетного кодекса РФ, по предельному размеру дефицита соблюдены.</w:t>
      </w:r>
    </w:p>
    <w:p w:rsidR="008B50B2" w:rsidRDefault="008B50B2" w:rsidP="00082BAD">
      <w:pPr>
        <w:pStyle w:val="BodyTextIndent"/>
        <w:spacing w:before="120"/>
      </w:pPr>
    </w:p>
    <w:p w:rsidR="008B50B2" w:rsidRDefault="008B50B2" w:rsidP="00082BAD">
      <w:pPr>
        <w:pStyle w:val="BodyTextIndent"/>
        <w:spacing w:before="120"/>
      </w:pPr>
    </w:p>
    <w:p w:rsidR="008B50B2" w:rsidRDefault="008B50B2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8B50B2" w:rsidRDefault="008B50B2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8B50B2" w:rsidRDefault="008B50B2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8B50B2" w:rsidRDefault="008B50B2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8B50B2" w:rsidRDefault="008B50B2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8B50B2" w:rsidRDefault="008B50B2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8B50B2" w:rsidRDefault="008B50B2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8B50B2" w:rsidRDefault="008B50B2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8B50B2" w:rsidRDefault="008B50B2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8B50B2" w:rsidRDefault="008B50B2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8B50B2" w:rsidRDefault="008B50B2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8B50B2" w:rsidRDefault="008B50B2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8B50B2" w:rsidRDefault="008B50B2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8B50B2" w:rsidRDefault="008B50B2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8B50B2" w:rsidRDefault="008B50B2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8B50B2" w:rsidRPr="00B26732" w:rsidRDefault="008B50B2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8B50B2" w:rsidRPr="00576A77" w:rsidRDefault="008B50B2" w:rsidP="00082BAD">
      <w:pPr>
        <w:pStyle w:val="Heading1"/>
        <w:spacing w:before="0" w:after="0" w:line="264" w:lineRule="auto"/>
        <w:rPr>
          <w:sz w:val="32"/>
        </w:rPr>
      </w:pPr>
      <w:bookmarkStart w:id="1" w:name="_Toc211614067"/>
      <w:bookmarkStart w:id="2" w:name="_Toc337909483"/>
      <w:bookmarkStart w:id="3" w:name="_Toc369530769"/>
      <w:bookmarkStart w:id="4" w:name="_Toc116994704"/>
      <w:bookmarkStart w:id="5" w:name="_Toc117051443"/>
      <w:bookmarkStart w:id="6" w:name="_Toc148260930"/>
      <w:bookmarkStart w:id="7" w:name="_Toc148261009"/>
      <w:bookmarkStart w:id="8" w:name="_Toc148262144"/>
      <w:bookmarkStart w:id="9" w:name="_Toc148279882"/>
      <w:bookmarkStart w:id="10" w:name="_Toc148280017"/>
      <w:r w:rsidRPr="00576A77">
        <w:rPr>
          <w:sz w:val="32"/>
        </w:rPr>
        <w:t>1. ДОХОДЫ БЮДЖЕТА</w:t>
      </w:r>
      <w:r>
        <w:rPr>
          <w:sz w:val="32"/>
        </w:rPr>
        <w:t xml:space="preserve"> ПОСЕЛЕНИЯ на 2021</w:t>
      </w:r>
      <w:r w:rsidRPr="00576A77">
        <w:rPr>
          <w:sz w:val="32"/>
        </w:rPr>
        <w:t xml:space="preserve">год </w:t>
      </w:r>
      <w:r w:rsidRPr="00576A77">
        <w:rPr>
          <w:sz w:val="32"/>
        </w:rPr>
        <w:br/>
        <w:t xml:space="preserve">и плановый </w:t>
      </w:r>
      <w:r>
        <w:rPr>
          <w:sz w:val="32"/>
        </w:rPr>
        <w:t>период 2022-2023</w:t>
      </w:r>
      <w:r w:rsidRPr="00576A77">
        <w:rPr>
          <w:sz w:val="32"/>
        </w:rPr>
        <w:t>годов</w:t>
      </w:r>
      <w:bookmarkEnd w:id="1"/>
      <w:bookmarkEnd w:id="2"/>
      <w:bookmarkEnd w:id="3"/>
    </w:p>
    <w:p w:rsidR="008B50B2" w:rsidRPr="00576A77" w:rsidRDefault="008B50B2" w:rsidP="00082BAD"/>
    <w:p w:rsidR="008B50B2" w:rsidRPr="00576A77" w:rsidRDefault="008B50B2" w:rsidP="00082BAD">
      <w:pPr>
        <w:pStyle w:val="Heading2"/>
        <w:spacing w:after="120"/>
        <w:rPr>
          <w:sz w:val="32"/>
          <w:szCs w:val="32"/>
        </w:rPr>
      </w:pPr>
      <w:r>
        <w:rPr>
          <w:sz w:val="32"/>
          <w:szCs w:val="32"/>
        </w:rPr>
        <w:t>Пояснения по изменению доходов бюджета Нижнетанайского сельсовета на 2021год и плановый период 2022-2023 годов</w:t>
      </w:r>
    </w:p>
    <w:p w:rsidR="008B50B2" w:rsidRPr="00576A77" w:rsidRDefault="008B50B2" w:rsidP="00082BAD">
      <w:pPr>
        <w:rPr>
          <w:spacing w:val="4"/>
        </w:rPr>
      </w:pPr>
    </w:p>
    <w:bookmarkEnd w:id="4"/>
    <w:bookmarkEnd w:id="5"/>
    <w:bookmarkEnd w:id="6"/>
    <w:bookmarkEnd w:id="7"/>
    <w:bookmarkEnd w:id="8"/>
    <w:bookmarkEnd w:id="9"/>
    <w:bookmarkEnd w:id="10"/>
    <w:p w:rsidR="008B50B2" w:rsidRPr="00026B5C" w:rsidRDefault="008B50B2" w:rsidP="00082BAD">
      <w:pPr>
        <w:ind w:firstLine="709"/>
        <w:jc w:val="both"/>
        <w:rPr>
          <w:bCs/>
          <w:iCs/>
          <w:sz w:val="28"/>
          <w:szCs w:val="28"/>
        </w:rPr>
      </w:pPr>
      <w:r w:rsidRPr="00633099">
        <w:rPr>
          <w:bCs/>
          <w:iCs/>
          <w:sz w:val="28"/>
          <w:szCs w:val="28"/>
        </w:rPr>
        <w:t xml:space="preserve">Проект </w:t>
      </w:r>
      <w:r>
        <w:rPr>
          <w:bCs/>
          <w:iCs/>
          <w:sz w:val="28"/>
          <w:szCs w:val="28"/>
        </w:rPr>
        <w:t>решения</w:t>
      </w:r>
      <w:r w:rsidRPr="00633099">
        <w:rPr>
          <w:bCs/>
          <w:iCs/>
          <w:sz w:val="28"/>
          <w:szCs w:val="28"/>
        </w:rPr>
        <w:t xml:space="preserve"> предусматривает изменение параметров доходной части  бюджета </w:t>
      </w:r>
      <w:r w:rsidRPr="00DF767C">
        <w:rPr>
          <w:sz w:val="28"/>
          <w:szCs w:val="28"/>
        </w:rPr>
        <w:t>Нижнетанайского сельсовета</w:t>
      </w:r>
      <w:r>
        <w:rPr>
          <w:sz w:val="28"/>
          <w:szCs w:val="28"/>
        </w:rPr>
        <w:t xml:space="preserve"> </w:t>
      </w:r>
      <w:r w:rsidRPr="00633099">
        <w:rPr>
          <w:bCs/>
          <w:iCs/>
          <w:sz w:val="28"/>
          <w:szCs w:val="28"/>
        </w:rPr>
        <w:t>на 20</w:t>
      </w:r>
      <w:r>
        <w:rPr>
          <w:bCs/>
          <w:iCs/>
          <w:sz w:val="28"/>
          <w:szCs w:val="28"/>
        </w:rPr>
        <w:t xml:space="preserve">21 </w:t>
      </w:r>
      <w:r w:rsidRPr="00633099">
        <w:rPr>
          <w:bCs/>
          <w:iCs/>
          <w:sz w:val="28"/>
          <w:szCs w:val="28"/>
        </w:rPr>
        <w:t xml:space="preserve">год </w:t>
      </w:r>
      <w:r>
        <w:rPr>
          <w:bCs/>
          <w:iCs/>
          <w:sz w:val="28"/>
          <w:szCs w:val="28"/>
        </w:rPr>
        <w:t xml:space="preserve">с учетом дополнительно </w:t>
      </w:r>
      <w:r w:rsidRPr="00683F9B">
        <w:rPr>
          <w:bCs/>
          <w:iCs/>
          <w:sz w:val="28"/>
          <w:szCs w:val="28"/>
        </w:rPr>
        <w:t xml:space="preserve">выделенных сумм безвозмездных </w:t>
      </w:r>
      <w:r w:rsidRPr="00026B5C">
        <w:rPr>
          <w:bCs/>
          <w:iCs/>
          <w:sz w:val="28"/>
          <w:szCs w:val="28"/>
        </w:rPr>
        <w:t xml:space="preserve">поступлений из </w:t>
      </w:r>
      <w:r>
        <w:rPr>
          <w:bCs/>
          <w:iCs/>
          <w:sz w:val="28"/>
          <w:szCs w:val="28"/>
        </w:rPr>
        <w:t>краевого бюджета, собственных доходов.</w:t>
      </w:r>
    </w:p>
    <w:p w:rsidR="008B50B2" w:rsidRDefault="008B50B2" w:rsidP="00082BAD">
      <w:pPr>
        <w:pStyle w:val="BodyTextIndent2"/>
        <w:spacing w:before="60" w:after="60"/>
        <w:ind w:firstLine="720"/>
        <w:rPr>
          <w:szCs w:val="28"/>
        </w:rPr>
      </w:pPr>
      <w:r w:rsidRPr="00633099">
        <w:rPr>
          <w:b/>
          <w:szCs w:val="28"/>
        </w:rPr>
        <w:t xml:space="preserve">Сумма налоговых и неналоговых </w:t>
      </w:r>
      <w:r w:rsidRPr="0090390B">
        <w:rPr>
          <w:szCs w:val="28"/>
        </w:rPr>
        <w:t xml:space="preserve">доходов </w:t>
      </w:r>
      <w:r>
        <w:rPr>
          <w:szCs w:val="28"/>
        </w:rPr>
        <w:t>изм</w:t>
      </w:r>
      <w:r w:rsidRPr="0090390B">
        <w:rPr>
          <w:szCs w:val="28"/>
        </w:rPr>
        <w:t>еняется</w:t>
      </w:r>
      <w:r>
        <w:rPr>
          <w:szCs w:val="28"/>
        </w:rPr>
        <w:t xml:space="preserve"> и </w:t>
      </w:r>
      <w:r w:rsidRPr="0090390B">
        <w:rPr>
          <w:szCs w:val="28"/>
        </w:rPr>
        <w:t>составляет</w:t>
      </w:r>
      <w:r>
        <w:rPr>
          <w:szCs w:val="28"/>
        </w:rPr>
        <w:t xml:space="preserve"> </w:t>
      </w:r>
      <w:r w:rsidRPr="00633099">
        <w:rPr>
          <w:szCs w:val="28"/>
        </w:rPr>
        <w:t xml:space="preserve"> </w:t>
      </w:r>
      <w:r>
        <w:rPr>
          <w:b/>
          <w:szCs w:val="28"/>
        </w:rPr>
        <w:t>355 223,00</w:t>
      </w:r>
      <w:r>
        <w:rPr>
          <w:szCs w:val="28"/>
        </w:rPr>
        <w:t xml:space="preserve"> </w:t>
      </w:r>
      <w:r w:rsidRPr="00633099">
        <w:rPr>
          <w:szCs w:val="28"/>
        </w:rPr>
        <w:t> рублей.</w:t>
      </w:r>
      <w:r>
        <w:rPr>
          <w:szCs w:val="28"/>
        </w:rPr>
        <w:t xml:space="preserve"> </w:t>
      </w:r>
      <w:bookmarkStart w:id="11" w:name="_Toc303255162"/>
    </w:p>
    <w:p w:rsidR="008B50B2" w:rsidRDefault="008B50B2" w:rsidP="00C84C14">
      <w:pPr>
        <w:pStyle w:val="BodyTextIndent2"/>
        <w:spacing w:before="60" w:after="60"/>
        <w:ind w:firstLine="720"/>
        <w:rPr>
          <w:szCs w:val="28"/>
        </w:rPr>
      </w:pPr>
      <w:r w:rsidRPr="00031600">
        <w:rPr>
          <w:b/>
          <w:szCs w:val="28"/>
        </w:rPr>
        <w:t>Безвозмездные поступления</w:t>
      </w:r>
      <w:r w:rsidRPr="00031600">
        <w:rPr>
          <w:szCs w:val="28"/>
        </w:rPr>
        <w:t xml:space="preserve"> </w:t>
      </w:r>
      <w:r w:rsidRPr="00B72A37">
        <w:rPr>
          <w:b/>
          <w:i/>
          <w:iCs/>
          <w:szCs w:val="28"/>
        </w:rPr>
        <w:t>от других бюджетов бюджетной системы Российской Федерации</w:t>
      </w:r>
      <w:r>
        <w:rPr>
          <w:b/>
          <w:i/>
          <w:iCs/>
          <w:szCs w:val="28"/>
        </w:rPr>
        <w:t xml:space="preserve"> </w:t>
      </w:r>
      <w:r>
        <w:rPr>
          <w:szCs w:val="28"/>
        </w:rPr>
        <w:t xml:space="preserve"> </w:t>
      </w:r>
      <w:r w:rsidRPr="00031600">
        <w:rPr>
          <w:szCs w:val="28"/>
        </w:rPr>
        <w:t xml:space="preserve">увеличиваются </w:t>
      </w:r>
      <w:r>
        <w:rPr>
          <w:szCs w:val="28"/>
        </w:rPr>
        <w:t xml:space="preserve">и составляют в 2021 году   5 811 827,00 рублей, 2022 год 5 156 549,00 2023 год 5 164 946,00 </w:t>
      </w:r>
    </w:p>
    <w:bookmarkEnd w:id="11"/>
    <w:p w:rsidR="008B50B2" w:rsidRDefault="008B50B2" w:rsidP="00C84C14">
      <w:pPr>
        <w:pStyle w:val="ConsPlusNormal"/>
        <w:ind w:firstLine="0"/>
        <w:rPr>
          <w:rFonts w:ascii="Times New Roman" w:hAnsi="Times New Roman"/>
          <w:sz w:val="28"/>
        </w:rPr>
      </w:pPr>
    </w:p>
    <w:p w:rsidR="008B50B2" w:rsidRDefault="008B50B2" w:rsidP="00082BAD">
      <w:pPr>
        <w:pStyle w:val="ConsPlusNormal"/>
        <w:ind w:firstLine="0"/>
        <w:rPr>
          <w:rFonts w:ascii="Times New Roman" w:hAnsi="Times New Roman"/>
          <w:sz w:val="28"/>
        </w:rPr>
      </w:pPr>
    </w:p>
    <w:p w:rsidR="008B50B2" w:rsidRPr="00B658E6" w:rsidRDefault="008B50B2" w:rsidP="00B658E6">
      <w:pPr>
        <w:pStyle w:val="Heading1"/>
        <w:spacing w:before="0" w:after="0" w:line="240" w:lineRule="auto"/>
        <w:ind w:firstLine="709"/>
        <w:rPr>
          <w:sz w:val="32"/>
        </w:rPr>
      </w:pPr>
      <w:r w:rsidRPr="00834813">
        <w:rPr>
          <w:sz w:val="32"/>
          <w:lang w:val="en-US"/>
        </w:rPr>
        <w:t>II</w:t>
      </w:r>
      <w:r w:rsidRPr="00834813">
        <w:rPr>
          <w:sz w:val="32"/>
        </w:rPr>
        <w:t>. РАСХОДЫ БЮДЖЕТА</w:t>
      </w:r>
      <w:r>
        <w:rPr>
          <w:sz w:val="32"/>
        </w:rPr>
        <w:t xml:space="preserve"> НИЖНЕТАНАЙСКОГО СЕЛЬСОВЕТА</w:t>
      </w:r>
    </w:p>
    <w:p w:rsidR="008B50B2" w:rsidRPr="00834813" w:rsidRDefault="008B50B2" w:rsidP="00B658E6">
      <w:pPr>
        <w:pStyle w:val="ListParagraph"/>
        <w:spacing w:before="120"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834813">
        <w:rPr>
          <w:rFonts w:ascii="Times New Roman" w:hAnsi="Times New Roman"/>
          <w:sz w:val="28"/>
        </w:rPr>
        <w:t xml:space="preserve">Настоящим </w:t>
      </w:r>
      <w:r>
        <w:rPr>
          <w:rFonts w:ascii="Times New Roman" w:hAnsi="Times New Roman"/>
          <w:sz w:val="28"/>
        </w:rPr>
        <w:t>решением</w:t>
      </w:r>
      <w:r w:rsidRPr="00834813">
        <w:rPr>
          <w:rFonts w:ascii="Times New Roman" w:hAnsi="Times New Roman"/>
          <w:sz w:val="28"/>
        </w:rPr>
        <w:t xml:space="preserve"> предусматриваются следующие изменения:</w:t>
      </w:r>
    </w:p>
    <w:p w:rsidR="008B50B2" w:rsidRDefault="008B50B2" w:rsidP="00B658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Изменение </w:t>
      </w:r>
      <w:r w:rsidRPr="0044014D">
        <w:rPr>
          <w:sz w:val="28"/>
          <w:szCs w:val="28"/>
        </w:rPr>
        <w:t>бюджетных ассигнований</w:t>
      </w:r>
      <w:r>
        <w:rPr>
          <w:sz w:val="28"/>
          <w:szCs w:val="28"/>
        </w:rPr>
        <w:t xml:space="preserve"> с увлечением субвенции на осуществление воинского учета на территориях, где отсутствует военные комиссариаты, переданных органам местного самоуправления изменение ассигнований на 2021 год – 4 718 рублей   плановый период 2022 год 4 113,00 рублей , 2023 год – 59 160,00 рублей.  </w:t>
      </w:r>
    </w:p>
    <w:p w:rsidR="008B50B2" w:rsidRDefault="008B50B2" w:rsidP="00B658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Изменение бюджетных ассигнований с увеличением субвенции бюджетам сельских поселений на выполнение передаваемых полномочий субъектов Российской Федерации( по созданию и обеспечению деятельности административных комиссий) на 2021 год  163,00 рублей  плановый период 2022 год 163,00 рублей , 2023 год – 163,00 рублей.  </w:t>
      </w:r>
    </w:p>
    <w:p w:rsidR="008B50B2" w:rsidRDefault="008B50B2" w:rsidP="00B658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Прочие субсидии бюджетам сельских поселений (на частичное финансирование (возмещение) расходов на региональные выплаты и выплаты, обеспечивающие уровень заработной платы работников бюджетной сферы не ниже размера минимального размера оплаты труда)  ассигнований на 2021 год -56 240,00рублей, </w:t>
      </w:r>
    </w:p>
    <w:p w:rsidR="008B50B2" w:rsidRDefault="008B50B2" w:rsidP="00B658E6">
      <w:pPr>
        <w:ind w:firstLine="709"/>
        <w:jc w:val="both"/>
        <w:rPr>
          <w:sz w:val="28"/>
          <w:szCs w:val="28"/>
        </w:rPr>
      </w:pPr>
    </w:p>
    <w:p w:rsidR="008B50B2" w:rsidRDefault="008B50B2" w:rsidP="00B658E6">
      <w:pPr>
        <w:ind w:firstLine="709"/>
        <w:jc w:val="both"/>
        <w:rPr>
          <w:sz w:val="28"/>
          <w:szCs w:val="28"/>
        </w:rPr>
      </w:pPr>
    </w:p>
    <w:p w:rsidR="008B50B2" w:rsidRPr="00834813" w:rsidRDefault="008B50B2" w:rsidP="00B658E6">
      <w:pPr>
        <w:ind w:firstLine="709"/>
        <w:jc w:val="both"/>
        <w:rPr>
          <w:b/>
          <w:bCs/>
        </w:rPr>
      </w:pPr>
    </w:p>
    <w:p w:rsidR="008B50B2" w:rsidRDefault="008B50B2"/>
    <w:sectPr w:rsidR="008B50B2" w:rsidSect="00C45529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899" w:right="851" w:bottom="1134" w:left="1418" w:header="720" w:footer="720" w:gutter="0"/>
      <w:pgNumType w:start="200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50B2" w:rsidRDefault="008B50B2" w:rsidP="001C45B2">
      <w:r>
        <w:separator/>
      </w:r>
    </w:p>
  </w:endnote>
  <w:endnote w:type="continuationSeparator" w:id="0">
    <w:p w:rsidR="008B50B2" w:rsidRDefault="008B50B2" w:rsidP="001C45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50B2" w:rsidRDefault="008B50B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B50B2" w:rsidRDefault="008B50B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50B2" w:rsidRDefault="008B50B2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50B2" w:rsidRDefault="008B50B2" w:rsidP="001C45B2">
      <w:r>
        <w:separator/>
      </w:r>
    </w:p>
  </w:footnote>
  <w:footnote w:type="continuationSeparator" w:id="0">
    <w:p w:rsidR="008B50B2" w:rsidRDefault="008B50B2" w:rsidP="001C45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50B2" w:rsidRDefault="008B50B2" w:rsidP="000751A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234</w:t>
    </w:r>
    <w:r>
      <w:rPr>
        <w:rStyle w:val="PageNumber"/>
      </w:rPr>
      <w:fldChar w:fldCharType="end"/>
    </w:r>
  </w:p>
  <w:p w:rsidR="008B50B2" w:rsidRDefault="008B50B2" w:rsidP="00B47099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50B2" w:rsidRDefault="008B50B2" w:rsidP="000751A5">
    <w:pPr>
      <w:pStyle w:val="Header"/>
      <w:framePr w:wrap="around" w:vAnchor="text" w:hAnchor="margin" w:xAlign="right" w:y="1"/>
      <w:rPr>
        <w:rStyle w:val="PageNumber"/>
      </w:rPr>
    </w:pPr>
  </w:p>
  <w:p w:rsidR="008B50B2" w:rsidRDefault="008B50B2" w:rsidP="00E03210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D229FD"/>
    <w:multiLevelType w:val="hybridMultilevel"/>
    <w:tmpl w:val="E556AB82"/>
    <w:lvl w:ilvl="0" w:tplc="B894BB74"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F2169F1"/>
    <w:multiLevelType w:val="hybridMultilevel"/>
    <w:tmpl w:val="A4A4BC70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2BAD"/>
    <w:rsid w:val="00000B03"/>
    <w:rsid w:val="00026B5C"/>
    <w:rsid w:val="00031600"/>
    <w:rsid w:val="00050BBC"/>
    <w:rsid w:val="000751A5"/>
    <w:rsid w:val="00082BAD"/>
    <w:rsid w:val="000C538E"/>
    <w:rsid w:val="000F0118"/>
    <w:rsid w:val="00143C07"/>
    <w:rsid w:val="001C45B2"/>
    <w:rsid w:val="001D7029"/>
    <w:rsid w:val="00243104"/>
    <w:rsid w:val="002D1DC3"/>
    <w:rsid w:val="00364959"/>
    <w:rsid w:val="00427BE0"/>
    <w:rsid w:val="0044014D"/>
    <w:rsid w:val="00460FEF"/>
    <w:rsid w:val="00465002"/>
    <w:rsid w:val="00477BCB"/>
    <w:rsid w:val="00507E17"/>
    <w:rsid w:val="00576A77"/>
    <w:rsid w:val="005A7298"/>
    <w:rsid w:val="005D48CF"/>
    <w:rsid w:val="005D6714"/>
    <w:rsid w:val="00633099"/>
    <w:rsid w:val="00683F9B"/>
    <w:rsid w:val="0069350B"/>
    <w:rsid w:val="006C735F"/>
    <w:rsid w:val="006F45D2"/>
    <w:rsid w:val="00715C53"/>
    <w:rsid w:val="007325A9"/>
    <w:rsid w:val="0074206B"/>
    <w:rsid w:val="00752D47"/>
    <w:rsid w:val="00791526"/>
    <w:rsid w:val="00797EBE"/>
    <w:rsid w:val="007A510A"/>
    <w:rsid w:val="007B0153"/>
    <w:rsid w:val="008128CA"/>
    <w:rsid w:val="00834813"/>
    <w:rsid w:val="00866E2D"/>
    <w:rsid w:val="008B50B2"/>
    <w:rsid w:val="00902955"/>
    <w:rsid w:val="0090390B"/>
    <w:rsid w:val="009D0E0B"/>
    <w:rsid w:val="00A2281B"/>
    <w:rsid w:val="00AE10E7"/>
    <w:rsid w:val="00B0604C"/>
    <w:rsid w:val="00B26732"/>
    <w:rsid w:val="00B47099"/>
    <w:rsid w:val="00B658E6"/>
    <w:rsid w:val="00B72A37"/>
    <w:rsid w:val="00BC06F0"/>
    <w:rsid w:val="00C230FA"/>
    <w:rsid w:val="00C27EB6"/>
    <w:rsid w:val="00C45529"/>
    <w:rsid w:val="00C84C14"/>
    <w:rsid w:val="00D371C5"/>
    <w:rsid w:val="00D60B5A"/>
    <w:rsid w:val="00D82E77"/>
    <w:rsid w:val="00DF767C"/>
    <w:rsid w:val="00E03210"/>
    <w:rsid w:val="00E562AB"/>
    <w:rsid w:val="00EB0DCA"/>
    <w:rsid w:val="00F85F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2BAD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82BAD"/>
    <w:pPr>
      <w:keepNext/>
      <w:spacing w:before="240" w:after="60" w:line="360" w:lineRule="auto"/>
      <w:jc w:val="center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82BAD"/>
    <w:pPr>
      <w:keepNext/>
      <w:jc w:val="center"/>
      <w:outlineLvl w:val="1"/>
    </w:pPr>
    <w:rPr>
      <w:b/>
      <w:smallCap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82BAD"/>
    <w:rPr>
      <w:rFonts w:ascii="Times New Roman" w:hAnsi="Times New Roman" w:cs="Arial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82BAD"/>
    <w:rPr>
      <w:rFonts w:ascii="Times New Roman" w:hAnsi="Times New Roman" w:cs="Times New Roman"/>
      <w:b/>
      <w:smallCaps/>
      <w:sz w:val="28"/>
      <w:szCs w:val="28"/>
      <w:lang w:eastAsia="ru-RU"/>
    </w:rPr>
  </w:style>
  <w:style w:type="paragraph" w:styleId="BodyTextIndent">
    <w:name w:val="Body Text Indent"/>
    <w:aliases w:val="подпись,Нумерованный список !!,Надин стиль,Основной текст 1,Основной текст без отступа,Основной текст с отступом Знак Знак Знак Знак,Основной текст с отступом Знак Знак Знак"/>
    <w:basedOn w:val="Normal"/>
    <w:link w:val="BodyTextIndentChar"/>
    <w:uiPriority w:val="99"/>
    <w:rsid w:val="00082BAD"/>
    <w:pPr>
      <w:ind w:firstLine="720"/>
      <w:jc w:val="both"/>
    </w:pPr>
    <w:rPr>
      <w:sz w:val="28"/>
    </w:rPr>
  </w:style>
  <w:style w:type="character" w:customStyle="1" w:styleId="BodyTextIndentChar">
    <w:name w:val="Body Text Indent Char"/>
    <w:aliases w:val="подпись Char,Нумерованный список !! Char,Надин стиль Char,Основной текст 1 Char,Основной текст без отступа Char,Основной текст с отступом Знак Знак Знак Знак Char,Основной текст с отступом Знак Знак Знак Char"/>
    <w:basedOn w:val="DefaultParagraphFont"/>
    <w:link w:val="BodyTextIndent"/>
    <w:uiPriority w:val="99"/>
    <w:locked/>
    <w:rsid w:val="00082BAD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">
    <w:name w:val="Основной текст с отступом Знак"/>
    <w:basedOn w:val="DefaultParagraphFont"/>
    <w:link w:val="BodyTextIndent"/>
    <w:uiPriority w:val="99"/>
    <w:semiHidden/>
    <w:locked/>
    <w:rsid w:val="00082BAD"/>
    <w:rPr>
      <w:rFonts w:ascii="Times New Roman" w:hAnsi="Times New Rom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082BAD"/>
    <w:pPr>
      <w:ind w:firstLine="709"/>
      <w:jc w:val="both"/>
    </w:pPr>
    <w:rPr>
      <w:sz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082BAD"/>
    <w:rPr>
      <w:rFonts w:ascii="Times New Roman" w:hAnsi="Times New Rom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rsid w:val="00082BA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082BAD"/>
    <w:rPr>
      <w:rFonts w:ascii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082BA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82BAD"/>
    <w:rPr>
      <w:rFonts w:ascii="Times New Roman" w:hAnsi="Times New Roman" w:cs="Times New Roman"/>
      <w:sz w:val="20"/>
      <w:szCs w:val="20"/>
      <w:lang w:eastAsia="ru-RU"/>
    </w:rPr>
  </w:style>
  <w:style w:type="character" w:styleId="PageNumber">
    <w:name w:val="page number"/>
    <w:basedOn w:val="DefaultParagraphFont"/>
    <w:uiPriority w:val="99"/>
    <w:rsid w:val="00082BAD"/>
    <w:rPr>
      <w:rFonts w:cs="Times New Roman"/>
    </w:rPr>
  </w:style>
  <w:style w:type="paragraph" w:styleId="Header">
    <w:name w:val="header"/>
    <w:basedOn w:val="Normal"/>
    <w:link w:val="HeaderChar"/>
    <w:uiPriority w:val="99"/>
    <w:rsid w:val="00082BAD"/>
    <w:pPr>
      <w:widowControl w:val="0"/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82BA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082BA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ListParagraph">
    <w:name w:val="List Paragraph"/>
    <w:basedOn w:val="Normal"/>
    <w:link w:val="ListParagraphChar"/>
    <w:uiPriority w:val="99"/>
    <w:qFormat/>
    <w:rsid w:val="00082BAD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character" w:customStyle="1" w:styleId="ConsPlusNormal0">
    <w:name w:val="ConsPlusNormal Знак"/>
    <w:basedOn w:val="DefaultParagraphFont"/>
    <w:link w:val="ConsPlusNormal"/>
    <w:uiPriority w:val="99"/>
    <w:locked/>
    <w:rsid w:val="00082BAD"/>
    <w:rPr>
      <w:rFonts w:ascii="Arial" w:hAnsi="Arial" w:cs="Arial"/>
      <w:lang w:val="ru-RU" w:eastAsia="ru-RU" w:bidi="ar-SA"/>
    </w:rPr>
  </w:style>
  <w:style w:type="character" w:customStyle="1" w:styleId="ListParagraphChar">
    <w:name w:val="List Paragraph Char"/>
    <w:link w:val="ListParagraph"/>
    <w:uiPriority w:val="99"/>
    <w:locked/>
    <w:rsid w:val="00082BAD"/>
    <w:rPr>
      <w:rFonts w:ascii="Calibri" w:eastAsia="Times New Roman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698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110</TotalTime>
  <Pages>3</Pages>
  <Words>408</Words>
  <Characters>2328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2021-02-26T10:14:00Z</cp:lastPrinted>
  <dcterms:created xsi:type="dcterms:W3CDTF">2019-12-03T01:09:00Z</dcterms:created>
  <dcterms:modified xsi:type="dcterms:W3CDTF">2021-02-26T10:16:00Z</dcterms:modified>
</cp:coreProperties>
</file>